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D3599" w14:textId="7A69E732" w:rsidR="006B2F86" w:rsidRDefault="00841819" w:rsidP="00E71FC3">
      <w:pPr>
        <w:pStyle w:val="NoSpacing"/>
      </w:pPr>
      <w:r>
        <w:rPr>
          <w:u w:val="single"/>
        </w:rPr>
        <w:t>Miles MARSDEN</w:t>
      </w:r>
      <w:r>
        <w:t xml:space="preserve">      (d.1490)</w:t>
      </w:r>
    </w:p>
    <w:p w14:paraId="4BD768C4" w14:textId="542CCBBF" w:rsidR="00841819" w:rsidRDefault="00841819" w:rsidP="00E71FC3">
      <w:pPr>
        <w:pStyle w:val="NoSpacing"/>
      </w:pPr>
      <w:r>
        <w:t>buried un Stainton.</w:t>
      </w:r>
    </w:p>
    <w:p w14:paraId="55914F74" w14:textId="77777777" w:rsidR="009E3A6C" w:rsidRDefault="009E3A6C" w:rsidP="00E71FC3">
      <w:pPr>
        <w:pStyle w:val="NoSpacing"/>
      </w:pPr>
    </w:p>
    <w:p w14:paraId="142DCF39" w14:textId="3C7376BA" w:rsidR="00841819" w:rsidRDefault="00841819" w:rsidP="00E71FC3">
      <w:pPr>
        <w:pStyle w:val="NoSpacing"/>
      </w:pPr>
    </w:p>
    <w:p w14:paraId="25501857" w14:textId="77777777" w:rsidR="009E3A6C" w:rsidRDefault="009E3A6C" w:rsidP="009E3A6C">
      <w:pPr>
        <w:pStyle w:val="NoSpacing"/>
        <w:tabs>
          <w:tab w:val="left" w:pos="1440"/>
        </w:tabs>
        <w:jc w:val="both"/>
      </w:pPr>
      <w:r>
        <w:t>15 Jan.1488</w:t>
      </w:r>
      <w:r>
        <w:tab/>
        <w:t xml:space="preserve">He was proctor of Richard </w:t>
      </w:r>
      <w:proofErr w:type="spellStart"/>
      <w:r>
        <w:t>Hedlame</w:t>
      </w:r>
      <w:proofErr w:type="spellEnd"/>
      <w:r>
        <w:t>(q.v.</w:t>
      </w:r>
      <w:proofErr w:type="gramStart"/>
      <w:r>
        <w:t>), when</w:t>
      </w:r>
      <w:proofErr w:type="gramEnd"/>
      <w:r>
        <w:t xml:space="preserve"> he was instituted </w:t>
      </w:r>
    </w:p>
    <w:p w14:paraId="0CC2821F" w14:textId="77777777" w:rsidR="009E3A6C" w:rsidRDefault="009E3A6C" w:rsidP="009E3A6C">
      <w:pPr>
        <w:pStyle w:val="NoSpacing"/>
        <w:tabs>
          <w:tab w:val="left" w:pos="1440"/>
        </w:tabs>
        <w:jc w:val="both"/>
      </w:pPr>
      <w:r>
        <w:tab/>
        <w:t xml:space="preserve">Rector of </w:t>
      </w:r>
      <w:proofErr w:type="spellStart"/>
      <w:r>
        <w:t>Welbury</w:t>
      </w:r>
      <w:proofErr w:type="spellEnd"/>
      <w:r>
        <w:t>.</w:t>
      </w:r>
    </w:p>
    <w:p w14:paraId="1D06A1CD" w14:textId="77777777" w:rsidR="009E3A6C" w:rsidRDefault="009E3A6C" w:rsidP="009E3A6C">
      <w:pPr>
        <w:pStyle w:val="NoSpacing"/>
        <w:ind w:left="720" w:firstLine="720"/>
      </w:pPr>
      <w:r>
        <w:t>(“The Register of Thomas Rotherham, Archbishop of York 1480-1500</w:t>
      </w:r>
    </w:p>
    <w:p w14:paraId="2279F457" w14:textId="77777777" w:rsidR="009E3A6C" w:rsidRDefault="009E3A6C" w:rsidP="009E3A6C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 xml:space="preserve">, pub. The Canterbury and York Society, 1974, </w:t>
      </w:r>
    </w:p>
    <w:p w14:paraId="349EA02D" w14:textId="21F5222D" w:rsidR="00841819" w:rsidRDefault="009E3A6C" w:rsidP="009E3A6C">
      <w:pPr>
        <w:pStyle w:val="NoSpacing"/>
      </w:pPr>
      <w:r>
        <w:tab/>
      </w:r>
      <w:r>
        <w:tab/>
        <w:t>p.56).</w:t>
      </w:r>
    </w:p>
    <w:p w14:paraId="26A75886" w14:textId="1A1034F5" w:rsidR="00841819" w:rsidRDefault="00841819" w:rsidP="00E71FC3">
      <w:pPr>
        <w:pStyle w:val="NoSpacing"/>
      </w:pPr>
      <w:r>
        <w:t>25 Sep.1490</w:t>
      </w:r>
      <w:r>
        <w:tab/>
        <w:t>He made his Will.   (W.Y.R. p.111)</w:t>
      </w:r>
    </w:p>
    <w:p w14:paraId="7ACC54EC" w14:textId="17736D7E" w:rsidR="00841819" w:rsidRDefault="00841819" w:rsidP="00E71FC3">
      <w:pPr>
        <w:pStyle w:val="NoSpacing"/>
      </w:pPr>
      <w:r>
        <w:t>17 Nov.</w:t>
      </w:r>
      <w:r>
        <w:tab/>
        <w:t>Probate of his Will.   (ibid.)</w:t>
      </w:r>
    </w:p>
    <w:p w14:paraId="423C32F8" w14:textId="1A7C36C7" w:rsidR="00841819" w:rsidRDefault="00841819" w:rsidP="00E71FC3">
      <w:pPr>
        <w:pStyle w:val="NoSpacing"/>
      </w:pPr>
    </w:p>
    <w:p w14:paraId="2A4E2C3D" w14:textId="1403DFA1" w:rsidR="00841819" w:rsidRDefault="00841819" w:rsidP="00E71FC3">
      <w:pPr>
        <w:pStyle w:val="NoSpacing"/>
      </w:pPr>
    </w:p>
    <w:p w14:paraId="73A6D131" w14:textId="42A1F2A7" w:rsidR="00841819" w:rsidRDefault="00841819" w:rsidP="00E71FC3">
      <w:pPr>
        <w:pStyle w:val="NoSpacing"/>
      </w:pPr>
      <w:r>
        <w:t>5 February 2020</w:t>
      </w:r>
    </w:p>
    <w:p w14:paraId="59E6BE84" w14:textId="5F433A80" w:rsidR="009E3A6C" w:rsidRPr="00841819" w:rsidRDefault="009E3A6C" w:rsidP="00E71FC3">
      <w:pPr>
        <w:pStyle w:val="NoSpacing"/>
      </w:pPr>
      <w:r>
        <w:t>16 August 2020</w:t>
      </w:r>
    </w:p>
    <w:sectPr w:rsidR="009E3A6C" w:rsidRPr="008418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12F05" w14:textId="77777777" w:rsidR="00C16B89" w:rsidRDefault="00C16B89" w:rsidP="00E71FC3">
      <w:pPr>
        <w:spacing w:after="0" w:line="240" w:lineRule="auto"/>
      </w:pPr>
      <w:r>
        <w:separator/>
      </w:r>
    </w:p>
  </w:endnote>
  <w:endnote w:type="continuationSeparator" w:id="0">
    <w:p w14:paraId="3F297691" w14:textId="77777777" w:rsidR="00C16B89" w:rsidRDefault="00C16B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1434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4C99B" w14:textId="77777777" w:rsidR="00C16B89" w:rsidRDefault="00C16B89" w:rsidP="00E71FC3">
      <w:pPr>
        <w:spacing w:after="0" w:line="240" w:lineRule="auto"/>
      </w:pPr>
      <w:r>
        <w:separator/>
      </w:r>
    </w:p>
  </w:footnote>
  <w:footnote w:type="continuationSeparator" w:id="0">
    <w:p w14:paraId="1B6D14DC" w14:textId="77777777" w:rsidR="00C16B89" w:rsidRDefault="00C16B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819"/>
    <w:rsid w:val="001A7C09"/>
    <w:rsid w:val="00577BD5"/>
    <w:rsid w:val="00656CBA"/>
    <w:rsid w:val="006A1F77"/>
    <w:rsid w:val="00733BE7"/>
    <w:rsid w:val="00841819"/>
    <w:rsid w:val="009E3A6C"/>
    <w:rsid w:val="00AB52E8"/>
    <w:rsid w:val="00B16D3F"/>
    <w:rsid w:val="00BB41AC"/>
    <w:rsid w:val="00C16B89"/>
    <w:rsid w:val="00CC29C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202EA"/>
  <w15:chartTrackingRefBased/>
  <w15:docId w15:val="{72EC30CF-11D3-4A3B-A803-F9A4B4D90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2020-02-05T17:12:00Z</dcterms:created>
  <dcterms:modified xsi:type="dcterms:W3CDTF">2022-09-27T19:52:00Z</dcterms:modified>
</cp:coreProperties>
</file>